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9119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47684" w:rsidRPr="0052681C" w14:paraId="5519119D" w14:textId="77777777" w:rsidTr="00B6154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B" w14:textId="77777777" w:rsidR="00647684" w:rsidRPr="0052681C" w:rsidRDefault="00647684" w:rsidP="006476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C726" w14:textId="5C533494" w:rsidR="00647684" w:rsidRPr="00B166B4" w:rsidRDefault="00647684" w:rsidP="00CB2C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166B4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А</w:t>
            </w:r>
            <w:r w:rsidRPr="00B166B4">
              <w:rPr>
                <w:b/>
                <w:sz w:val="26"/>
                <w:szCs w:val="26"/>
              </w:rPr>
              <w:t>_</w:t>
            </w:r>
            <w:r w:rsidR="003464F1">
              <w:rPr>
                <w:b/>
                <w:sz w:val="26"/>
                <w:szCs w:val="26"/>
              </w:rPr>
              <w:t>214</w:t>
            </w:r>
          </w:p>
        </w:tc>
      </w:tr>
      <w:tr w:rsidR="00647684" w:rsidRPr="0052681C" w14:paraId="551911A0" w14:textId="77777777" w:rsidTr="00B6154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E" w14:textId="77777777" w:rsidR="00647684" w:rsidRPr="0052681C" w:rsidRDefault="00647684" w:rsidP="006476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FDEB" w14:textId="448EE9EC" w:rsidR="00647684" w:rsidRPr="00685C0B" w:rsidRDefault="00647684" w:rsidP="006476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97A5C">
              <w:rPr>
                <w:b/>
                <w:sz w:val="26"/>
                <w:szCs w:val="26"/>
              </w:rPr>
              <w:t>2032527</w:t>
            </w:r>
          </w:p>
        </w:tc>
      </w:tr>
    </w:tbl>
    <w:p w14:paraId="551911A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1911A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51911A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1911A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51911A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bookmarkStart w:id="0" w:name="_GoBack"/>
      <w:bookmarkEnd w:id="0"/>
      <w:r w:rsidRPr="0052681C">
        <w:rPr>
          <w:sz w:val="26"/>
          <w:szCs w:val="26"/>
        </w:rPr>
        <w:t>“_______” ___________________ 20_____ г.</w:t>
      </w:r>
    </w:p>
    <w:p w14:paraId="551911A6" w14:textId="77777777" w:rsidR="00C44B8B" w:rsidRPr="0052681C" w:rsidRDefault="00C44B8B" w:rsidP="00C44B8B"/>
    <w:p w14:paraId="551911A7" w14:textId="77777777" w:rsidR="00C44B8B" w:rsidRPr="0052681C" w:rsidRDefault="00C44B8B" w:rsidP="00C44B8B"/>
    <w:p w14:paraId="551911A8" w14:textId="77777777" w:rsidR="00C44B8B" w:rsidRPr="0052681C" w:rsidRDefault="00C44B8B" w:rsidP="00C44B8B"/>
    <w:p w14:paraId="551911A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51911A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51911AB" w14:textId="1C6C7FD1" w:rsidR="00612811" w:rsidRPr="00433692" w:rsidRDefault="00D534D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01637" w:rsidRPr="00685C0B">
        <w:rPr>
          <w:b/>
          <w:sz w:val="26"/>
          <w:szCs w:val="26"/>
        </w:rPr>
        <w:t>Звено промежуточное ПТР-1</w:t>
      </w:r>
      <w:r w:rsidR="00647684">
        <w:rPr>
          <w:b/>
          <w:sz w:val="26"/>
          <w:szCs w:val="26"/>
        </w:rPr>
        <w:t>6</w:t>
      </w:r>
      <w:r w:rsidR="00E01637" w:rsidRPr="00685C0B">
        <w:rPr>
          <w:b/>
          <w:sz w:val="26"/>
          <w:szCs w:val="26"/>
        </w:rPr>
        <w:t>-1</w:t>
      </w:r>
      <w:r>
        <w:rPr>
          <w:b/>
          <w:sz w:val="26"/>
          <w:szCs w:val="26"/>
        </w:rPr>
        <w:t>)</w:t>
      </w:r>
      <w:r w:rsidR="009C0389" w:rsidRPr="00433692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433692">
        <w:rPr>
          <w:b/>
          <w:sz w:val="26"/>
          <w:szCs w:val="26"/>
        </w:rPr>
        <w:t xml:space="preserve"> </w:t>
      </w:r>
      <w:r w:rsidR="00AA670B" w:rsidRPr="00F768CF">
        <w:rPr>
          <w:b/>
          <w:sz w:val="26"/>
          <w:szCs w:val="26"/>
          <w:u w:val="single"/>
        </w:rPr>
        <w:t>202</w:t>
      </w:r>
      <w:r w:rsidR="00AA670B" w:rsidRPr="00F768CF">
        <w:rPr>
          <w:b/>
          <w:sz w:val="26"/>
          <w:szCs w:val="26"/>
          <w:u w:val="single"/>
          <w:lang w:val="en-US"/>
        </w:rPr>
        <w:t>A</w:t>
      </w:r>
    </w:p>
    <w:p w14:paraId="551911A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51911A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51911AE" w14:textId="45A10B38" w:rsidR="004F4E9E" w:rsidRPr="0043369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33692">
        <w:rPr>
          <w:sz w:val="24"/>
          <w:szCs w:val="24"/>
        </w:rPr>
        <w:t xml:space="preserve">Технические требования, характеристики </w:t>
      </w:r>
      <w:r w:rsidR="00770408" w:rsidRPr="00433692">
        <w:rPr>
          <w:sz w:val="24"/>
          <w:szCs w:val="24"/>
        </w:rPr>
        <w:t>линейной арматуры и гасителей вибрации</w:t>
      </w:r>
      <w:r w:rsidR="004F4E9E" w:rsidRPr="00433692">
        <w:rPr>
          <w:sz w:val="24"/>
          <w:szCs w:val="24"/>
        </w:rPr>
        <w:t xml:space="preserve"> должны соответствовать параметрам </w:t>
      </w:r>
      <w:r w:rsidR="00CF3A8B" w:rsidRPr="0012709A">
        <w:rPr>
          <w:sz w:val="24"/>
        </w:rPr>
        <w:t>ТУ 3449-018-40064547-01</w:t>
      </w:r>
      <w:r w:rsidR="00CF3A8B" w:rsidRPr="0012709A">
        <w:rPr>
          <w:sz w:val="32"/>
          <w:szCs w:val="24"/>
        </w:rPr>
        <w:t xml:space="preserve"> </w:t>
      </w:r>
      <w:r w:rsidR="00CF3A8B">
        <w:rPr>
          <w:sz w:val="24"/>
          <w:szCs w:val="24"/>
        </w:rPr>
        <w:t>«</w:t>
      </w:r>
      <w:r w:rsidR="00CF3A8B" w:rsidRPr="009E62E8">
        <w:rPr>
          <w:sz w:val="24"/>
          <w:szCs w:val="24"/>
        </w:rPr>
        <w:t>Звенья промежуточные</w:t>
      </w:r>
      <w:r w:rsidR="00CF3A8B">
        <w:rPr>
          <w:sz w:val="24"/>
          <w:szCs w:val="24"/>
        </w:rPr>
        <w:t>»</w:t>
      </w:r>
      <w:r w:rsidR="009E62E8" w:rsidRPr="009E62E8">
        <w:rPr>
          <w:sz w:val="24"/>
          <w:szCs w:val="24"/>
        </w:rPr>
        <w:t>.</w:t>
      </w:r>
    </w:p>
    <w:p w14:paraId="3D75A4A0" w14:textId="77777777" w:rsidR="00647684" w:rsidRPr="007B6CB8" w:rsidRDefault="00647684" w:rsidP="00647684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647684" w:rsidRPr="00265BDD" w14:paraId="590A191E" w14:textId="77777777" w:rsidTr="006E6B56">
        <w:tc>
          <w:tcPr>
            <w:tcW w:w="3652" w:type="dxa"/>
            <w:shd w:val="clear" w:color="auto" w:fill="auto"/>
          </w:tcPr>
          <w:p w14:paraId="65396244" w14:textId="77777777" w:rsidR="00647684" w:rsidRPr="00265BDD" w:rsidRDefault="00647684" w:rsidP="006E6B5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57BCA3B" w14:textId="77777777" w:rsidR="00647684" w:rsidRPr="00265BDD" w:rsidRDefault="00647684" w:rsidP="006E6B5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647684" w:rsidRPr="00265BDD" w14:paraId="5C74A655" w14:textId="77777777" w:rsidTr="006E6B56">
        <w:tc>
          <w:tcPr>
            <w:tcW w:w="3652" w:type="dxa"/>
            <w:shd w:val="clear" w:color="auto" w:fill="auto"/>
          </w:tcPr>
          <w:p w14:paraId="73726C03" w14:textId="77777777" w:rsidR="00647684" w:rsidRPr="00D8759B" w:rsidRDefault="00647684" w:rsidP="006E6B5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97A5C">
              <w:t>Звено промежуточное ПРТ-16-1</w:t>
            </w:r>
          </w:p>
        </w:tc>
        <w:tc>
          <w:tcPr>
            <w:tcW w:w="6252" w:type="dxa"/>
            <w:shd w:val="clear" w:color="auto" w:fill="auto"/>
          </w:tcPr>
          <w:p w14:paraId="07A6A04F" w14:textId="77777777" w:rsidR="00647684" w:rsidRDefault="00647684" w:rsidP="006E6B56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0EDA0168" w14:textId="264BC2FC" w:rsidR="00647684" w:rsidRPr="00CB2C29" w:rsidRDefault="00647684" w:rsidP="006E6B56">
            <w:pPr>
              <w:ind w:firstLine="0"/>
              <w:jc w:val="left"/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>
              <w:t>предназначен</w:t>
            </w:r>
            <w:r w:rsidR="00CB2C29">
              <w:t>о</w:t>
            </w:r>
            <w:r>
              <w:t xml:space="preserve"> для увеличения и регулирования длины подвески, перехода от одного вида соединения к другому, изменения расположения оси шарнирности соединения арматуры, рассчитанной на разные нагрузки</w:t>
            </w:r>
          </w:p>
        </w:tc>
      </w:tr>
    </w:tbl>
    <w:p w14:paraId="021DF12E" w14:textId="77777777" w:rsidR="00647684" w:rsidRDefault="00647684" w:rsidP="00647684">
      <w:pPr>
        <w:pStyle w:val="af"/>
        <w:jc w:val="center"/>
      </w:pPr>
      <w:r>
        <w:rPr>
          <w:noProof/>
        </w:rPr>
        <w:drawing>
          <wp:inline distT="0" distB="0" distL="0" distR="0" wp14:anchorId="64399AF1" wp14:editId="10F9EDD0">
            <wp:extent cx="3619500" cy="2867025"/>
            <wp:effectExtent l="0" t="0" r="0" b="9525"/>
            <wp:docPr id="11" name="Рисунок 11" descr="Звено промежуточное ПРТ-16-1 трехлапчато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Звено промежуточное ПРТ-16-1 трехлапчатое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6"/>
        <w:gridCol w:w="621"/>
        <w:gridCol w:w="591"/>
        <w:gridCol w:w="618"/>
        <w:gridCol w:w="738"/>
        <w:gridCol w:w="654"/>
        <w:gridCol w:w="618"/>
        <w:gridCol w:w="728"/>
        <w:gridCol w:w="3136"/>
        <w:gridCol w:w="1516"/>
        <w:gridCol w:w="95"/>
      </w:tblGrid>
      <w:tr w:rsidR="00647684" w:rsidRPr="00697A5C" w14:paraId="5BE9669F" w14:textId="77777777" w:rsidTr="00CB2C29">
        <w:trPr>
          <w:gridAfter w:val="1"/>
          <w:wAfter w:w="50" w:type="dxa"/>
          <w:trHeight w:val="46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1AFF" w14:textId="77777777" w:rsidR="00647684" w:rsidRPr="00697A5C" w:rsidRDefault="00647684" w:rsidP="006E6B5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97A5C">
              <w:rPr>
                <w:b/>
                <w:bCs/>
                <w:sz w:val="24"/>
                <w:szCs w:val="24"/>
              </w:rPr>
              <w:t>d,мм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BAA85B3" w14:textId="77777777" w:rsidR="00647684" w:rsidRPr="00697A5C" w:rsidRDefault="00647684" w:rsidP="006E6B5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97A5C">
              <w:rPr>
                <w:b/>
                <w:bCs/>
                <w:sz w:val="24"/>
                <w:szCs w:val="24"/>
              </w:rPr>
              <w:t>D,мм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7D80570" w14:textId="77777777" w:rsidR="00647684" w:rsidRPr="00697A5C" w:rsidRDefault="00647684" w:rsidP="006E6B5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97A5C">
              <w:rPr>
                <w:b/>
                <w:bCs/>
                <w:sz w:val="24"/>
                <w:szCs w:val="24"/>
              </w:rPr>
              <w:t>b,мм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5555243" w14:textId="77777777" w:rsidR="00647684" w:rsidRPr="00697A5C" w:rsidRDefault="00647684" w:rsidP="006E6B5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97A5C">
              <w:rPr>
                <w:b/>
                <w:bCs/>
                <w:sz w:val="24"/>
                <w:szCs w:val="24"/>
              </w:rPr>
              <w:t>B,мм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5418D23" w14:textId="77777777" w:rsidR="00647684" w:rsidRPr="00697A5C" w:rsidRDefault="00647684" w:rsidP="006E6B5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97A5C">
              <w:rPr>
                <w:b/>
                <w:bCs/>
                <w:sz w:val="24"/>
                <w:szCs w:val="24"/>
              </w:rPr>
              <w:t>B1,мм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456B" w14:textId="77777777" w:rsidR="00647684" w:rsidRPr="00697A5C" w:rsidRDefault="00647684" w:rsidP="006E6B5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97A5C">
              <w:rPr>
                <w:b/>
                <w:bCs/>
                <w:sz w:val="24"/>
                <w:szCs w:val="24"/>
              </w:rPr>
              <w:t>Н,мм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DB36" w14:textId="77777777" w:rsidR="00647684" w:rsidRPr="00697A5C" w:rsidRDefault="00647684" w:rsidP="006E6B5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97A5C">
              <w:rPr>
                <w:b/>
                <w:bCs/>
                <w:sz w:val="24"/>
                <w:szCs w:val="24"/>
              </w:rPr>
              <w:t>L,мм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9FD6914" w14:textId="77777777" w:rsidR="00647684" w:rsidRPr="00697A5C" w:rsidRDefault="00647684" w:rsidP="006E6B5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97A5C">
              <w:rPr>
                <w:b/>
                <w:bCs/>
                <w:sz w:val="24"/>
                <w:szCs w:val="24"/>
              </w:rPr>
              <w:t>L1,мм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0286" w14:textId="77777777" w:rsidR="00647684" w:rsidRPr="00697A5C" w:rsidRDefault="00647684" w:rsidP="006E6B5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97A5C">
              <w:rPr>
                <w:b/>
                <w:bCs/>
                <w:sz w:val="24"/>
                <w:szCs w:val="24"/>
              </w:rPr>
              <w:t>Разрушающая нагрузка, кН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BBDA" w14:textId="77777777" w:rsidR="00647684" w:rsidRPr="00697A5C" w:rsidRDefault="00647684" w:rsidP="006E6B5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97A5C">
              <w:rPr>
                <w:b/>
                <w:bCs/>
                <w:sz w:val="24"/>
                <w:szCs w:val="24"/>
              </w:rPr>
              <w:t>Масса,кг</w:t>
            </w:r>
          </w:p>
        </w:tc>
      </w:tr>
      <w:tr w:rsidR="00647684" w:rsidRPr="00697A5C" w14:paraId="08276FF0" w14:textId="77777777" w:rsidTr="00CB2C29">
        <w:trPr>
          <w:gridAfter w:val="1"/>
          <w:wAfter w:w="50" w:type="dxa"/>
          <w:trHeight w:val="9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2C618" w14:textId="77777777" w:rsidR="00647684" w:rsidRPr="00697A5C" w:rsidRDefault="00647684" w:rsidP="006E6B5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F464282" w14:textId="77777777" w:rsidR="00647684" w:rsidRPr="00697A5C" w:rsidRDefault="00647684" w:rsidP="006E6B5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72737B" w14:textId="77777777" w:rsidR="00647684" w:rsidRPr="00697A5C" w:rsidRDefault="00647684" w:rsidP="006E6B5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C51212" w14:textId="77777777" w:rsidR="00647684" w:rsidRPr="00697A5C" w:rsidRDefault="00647684" w:rsidP="006E6B5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5314F4" w14:textId="77777777" w:rsidR="00647684" w:rsidRPr="00697A5C" w:rsidRDefault="00647684" w:rsidP="006E6B5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7BB5F" w14:textId="77777777" w:rsidR="00647684" w:rsidRPr="00697A5C" w:rsidRDefault="00647684" w:rsidP="006E6B5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BBE02F" w14:textId="77777777" w:rsidR="00647684" w:rsidRPr="00697A5C" w:rsidRDefault="00647684" w:rsidP="006E6B5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1945F84" w14:textId="77777777" w:rsidR="00647684" w:rsidRPr="00697A5C" w:rsidRDefault="00647684" w:rsidP="006E6B5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108EB" w14:textId="77777777" w:rsidR="00647684" w:rsidRPr="00697A5C" w:rsidRDefault="00647684" w:rsidP="006E6B5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600188" w14:textId="77777777" w:rsidR="00647684" w:rsidRPr="00697A5C" w:rsidRDefault="00647684" w:rsidP="006E6B5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47684" w:rsidRPr="00697A5C" w14:paraId="63E85CB6" w14:textId="77777777" w:rsidTr="00CB2C29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0022" w14:textId="77777777" w:rsidR="00647684" w:rsidRPr="00697A5C" w:rsidRDefault="00647684" w:rsidP="006E6B56">
            <w:pPr>
              <w:ind w:firstLine="0"/>
              <w:jc w:val="center"/>
              <w:rPr>
                <w:sz w:val="24"/>
                <w:szCs w:val="24"/>
              </w:rPr>
            </w:pPr>
            <w:r w:rsidRPr="00697A5C"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0A58102A" w14:textId="77777777" w:rsidR="00647684" w:rsidRPr="00697A5C" w:rsidRDefault="00647684" w:rsidP="006E6B56">
            <w:pPr>
              <w:ind w:firstLine="0"/>
              <w:jc w:val="center"/>
              <w:rPr>
                <w:sz w:val="24"/>
                <w:szCs w:val="24"/>
              </w:rPr>
            </w:pPr>
            <w:r w:rsidRPr="00697A5C"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F70DFD1" w14:textId="77777777" w:rsidR="00647684" w:rsidRPr="00697A5C" w:rsidRDefault="00647684" w:rsidP="006E6B56">
            <w:pPr>
              <w:ind w:firstLine="0"/>
              <w:jc w:val="center"/>
              <w:rPr>
                <w:sz w:val="24"/>
                <w:szCs w:val="24"/>
              </w:rPr>
            </w:pPr>
            <w:r w:rsidRPr="00697A5C"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847367B" w14:textId="77777777" w:rsidR="00647684" w:rsidRPr="00697A5C" w:rsidRDefault="00647684" w:rsidP="006E6B56">
            <w:pPr>
              <w:ind w:firstLine="0"/>
              <w:jc w:val="center"/>
              <w:rPr>
                <w:sz w:val="24"/>
                <w:szCs w:val="24"/>
              </w:rPr>
            </w:pPr>
            <w:r w:rsidRPr="00697A5C"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F01F9B4" w14:textId="77777777" w:rsidR="00647684" w:rsidRPr="00697A5C" w:rsidRDefault="00647684" w:rsidP="006E6B56">
            <w:pPr>
              <w:ind w:firstLine="0"/>
              <w:jc w:val="center"/>
              <w:rPr>
                <w:sz w:val="24"/>
                <w:szCs w:val="24"/>
              </w:rPr>
            </w:pPr>
            <w:r w:rsidRPr="00697A5C">
              <w:rPr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533E" w14:textId="77777777" w:rsidR="00647684" w:rsidRPr="00697A5C" w:rsidRDefault="00647684" w:rsidP="006E6B56">
            <w:pPr>
              <w:ind w:firstLine="0"/>
              <w:jc w:val="center"/>
              <w:rPr>
                <w:sz w:val="24"/>
                <w:szCs w:val="24"/>
              </w:rPr>
            </w:pPr>
            <w:r w:rsidRPr="00697A5C">
              <w:rPr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5E19" w14:textId="77777777" w:rsidR="00647684" w:rsidRPr="00697A5C" w:rsidRDefault="00647684" w:rsidP="006E6B56">
            <w:pPr>
              <w:ind w:firstLine="0"/>
              <w:jc w:val="center"/>
              <w:rPr>
                <w:sz w:val="24"/>
                <w:szCs w:val="24"/>
              </w:rPr>
            </w:pPr>
            <w:r w:rsidRPr="00697A5C">
              <w:rPr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2211A021" w14:textId="77777777" w:rsidR="00647684" w:rsidRPr="00697A5C" w:rsidRDefault="00647684" w:rsidP="006E6B56">
            <w:pPr>
              <w:ind w:firstLine="0"/>
              <w:jc w:val="center"/>
              <w:rPr>
                <w:sz w:val="24"/>
                <w:szCs w:val="24"/>
              </w:rPr>
            </w:pPr>
            <w:r w:rsidRPr="00697A5C">
              <w:rPr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8CA90" w14:textId="77777777" w:rsidR="00647684" w:rsidRPr="00697A5C" w:rsidRDefault="00647684" w:rsidP="006E6B56">
            <w:pPr>
              <w:ind w:firstLine="0"/>
              <w:jc w:val="center"/>
              <w:rPr>
                <w:sz w:val="24"/>
                <w:szCs w:val="24"/>
              </w:rPr>
            </w:pPr>
            <w:r w:rsidRPr="00697A5C">
              <w:rPr>
                <w:sz w:val="24"/>
                <w:szCs w:val="24"/>
              </w:rPr>
              <w:t>160</w:t>
            </w:r>
          </w:p>
        </w:tc>
        <w:tc>
          <w:tcPr>
            <w:tcW w:w="1486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AF1C" w14:textId="77777777" w:rsidR="00647684" w:rsidRPr="00697A5C" w:rsidRDefault="00647684" w:rsidP="006E6B56">
            <w:pPr>
              <w:ind w:firstLine="0"/>
              <w:jc w:val="center"/>
              <w:rPr>
                <w:sz w:val="24"/>
                <w:szCs w:val="24"/>
              </w:rPr>
            </w:pPr>
            <w:r w:rsidRPr="00697A5C">
              <w:rPr>
                <w:sz w:val="24"/>
                <w:szCs w:val="24"/>
              </w:rPr>
              <w:t>1,43</w:t>
            </w:r>
          </w:p>
        </w:tc>
        <w:tc>
          <w:tcPr>
            <w:tcW w:w="50" w:type="dxa"/>
            <w:vAlign w:val="center"/>
            <w:hideMark/>
          </w:tcPr>
          <w:p w14:paraId="7EAD92DE" w14:textId="77777777" w:rsidR="00647684" w:rsidRPr="00697A5C" w:rsidRDefault="00647684" w:rsidP="006E6B56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551911B1" w14:textId="77777777" w:rsidR="00A7060D" w:rsidRPr="00A7060D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2" w14:textId="77777777" w:rsidR="00A7060D" w:rsidRPr="00A7060D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3" w14:textId="77777777" w:rsidR="00A7060D" w:rsidRDefault="00A7060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51911D7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51911D8" w14:textId="77777777" w:rsidR="00A55C9F" w:rsidRPr="0052681C" w:rsidRDefault="00A55C9F" w:rsidP="00A55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551911D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51911D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для </w:t>
      </w:r>
      <w:r w:rsidR="00184CD0">
        <w:rPr>
          <w:sz w:val="24"/>
          <w:szCs w:val="24"/>
        </w:rPr>
        <w:t>импортных производителей, а так</w:t>
      </w:r>
      <w:r w:rsidRPr="0052681C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1911D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51911D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1911D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51911D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51911DF" w14:textId="5335BD3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879A2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51911E0" w14:textId="77C3508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15C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1911E1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51911E2" w14:textId="77777777" w:rsidR="00DE0C6D" w:rsidRPr="0052681C" w:rsidRDefault="00843900" w:rsidP="00A55C9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51911E3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51911E4" w14:textId="60C92C23" w:rsidR="0052681C" w:rsidRDefault="00CF3A8B" w:rsidP="009E62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12709A">
        <w:rPr>
          <w:sz w:val="24"/>
        </w:rPr>
        <w:t>ТУ 3449-018-40064547-01</w:t>
      </w:r>
      <w:r w:rsidRPr="0012709A">
        <w:rPr>
          <w:sz w:val="32"/>
          <w:szCs w:val="24"/>
        </w:rPr>
        <w:t xml:space="preserve"> </w:t>
      </w:r>
      <w:r>
        <w:rPr>
          <w:sz w:val="24"/>
          <w:szCs w:val="24"/>
        </w:rPr>
        <w:t>«</w:t>
      </w:r>
      <w:r w:rsidRPr="009E62E8">
        <w:rPr>
          <w:sz w:val="24"/>
          <w:szCs w:val="24"/>
        </w:rPr>
        <w:t>Звенья промежуточные</w:t>
      </w:r>
      <w:r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51911E5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51911E6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51911E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51911E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51911E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51911E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51911EB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51911EC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51911ED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84CD0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551911EE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51911E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51911F0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84CD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51911F1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1911F2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51911F3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51911F4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1911F5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51911F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51911F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51911F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51911F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51911F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51911F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51911F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51911FD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51911FE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51911F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5191200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5191201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191202" w14:textId="77777777" w:rsidR="00562D55" w:rsidRPr="0052681C" w:rsidRDefault="00562D55" w:rsidP="00451C4D">
      <w:pPr>
        <w:rPr>
          <w:sz w:val="26"/>
          <w:szCs w:val="26"/>
        </w:rPr>
      </w:pPr>
    </w:p>
    <w:p w14:paraId="55191203" w14:textId="77777777" w:rsidR="004A2665" w:rsidRPr="0052681C" w:rsidRDefault="004A2665" w:rsidP="00451C4D">
      <w:pPr>
        <w:rPr>
          <w:sz w:val="26"/>
          <w:szCs w:val="26"/>
        </w:rPr>
      </w:pPr>
    </w:p>
    <w:p w14:paraId="55191204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5191205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5191206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075B9" w14:textId="77777777" w:rsidR="00876495" w:rsidRDefault="00876495">
      <w:r>
        <w:separator/>
      </w:r>
    </w:p>
  </w:endnote>
  <w:endnote w:type="continuationSeparator" w:id="0">
    <w:p w14:paraId="4C37392A" w14:textId="77777777" w:rsidR="00876495" w:rsidRDefault="00876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B9B6F" w14:textId="77777777" w:rsidR="00876495" w:rsidRDefault="00876495">
      <w:r>
        <w:separator/>
      </w:r>
    </w:p>
  </w:footnote>
  <w:footnote w:type="continuationSeparator" w:id="0">
    <w:p w14:paraId="0C88D1A5" w14:textId="77777777" w:rsidR="00876495" w:rsidRDefault="00876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9120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1912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E3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CD0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40A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4F1"/>
    <w:rsid w:val="00347153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95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69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480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9A2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47684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5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FFA"/>
    <w:rsid w:val="006E018C"/>
    <w:rsid w:val="006E1458"/>
    <w:rsid w:val="006E14EB"/>
    <w:rsid w:val="006E4D7C"/>
    <w:rsid w:val="006E56BF"/>
    <w:rsid w:val="006E64BE"/>
    <w:rsid w:val="006E6A76"/>
    <w:rsid w:val="006E7183"/>
    <w:rsid w:val="006F0CAF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A54"/>
    <w:rsid w:val="00811566"/>
    <w:rsid w:val="008115CA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93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495"/>
    <w:rsid w:val="0087768B"/>
    <w:rsid w:val="008805F0"/>
    <w:rsid w:val="00881BE6"/>
    <w:rsid w:val="008832E3"/>
    <w:rsid w:val="008833B3"/>
    <w:rsid w:val="00883781"/>
    <w:rsid w:val="00883B18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77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7EFB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2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C9F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60D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23E3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659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5ED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C29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466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A8B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4B47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4D3"/>
    <w:rsid w:val="00D541DC"/>
    <w:rsid w:val="00D54C49"/>
    <w:rsid w:val="00D55445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637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605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42E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8C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9119A"/>
  <w15:docId w15:val="{B8E3E6B7-AFBB-464B-8B97-782D81CF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0D650-10F1-4BFE-9861-13B75194ED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77666-2EAD-4A5C-A323-E0C9BBF4A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DDD639-D05B-4C65-9FFA-74CB2EDC99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EFF2852-ADE3-46C4-A518-682B8CBEC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1</Pages>
  <Words>1237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6</cp:revision>
  <cp:lastPrinted>2010-09-30T13:29:00Z</cp:lastPrinted>
  <dcterms:created xsi:type="dcterms:W3CDTF">2015-10-06T10:47:00Z</dcterms:created>
  <dcterms:modified xsi:type="dcterms:W3CDTF">2015-10-08T10:12:00Z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